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FC9D1" w14:textId="77777777" w:rsidR="00663C50" w:rsidRDefault="00663C50" w:rsidP="00663C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BARBOUR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fl.1420)</w:t>
      </w:r>
    </w:p>
    <w:p w14:paraId="37AE3C74" w14:textId="77777777" w:rsidR="00663C50" w:rsidRDefault="00663C50" w:rsidP="00663C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Chipping Barnet, Hertfordshire. </w:t>
      </w:r>
    </w:p>
    <w:p w14:paraId="32520CC7" w14:textId="77777777" w:rsidR="00663C50" w:rsidRDefault="00663C50" w:rsidP="00663C50">
      <w:pPr>
        <w:pStyle w:val="NoSpacing"/>
        <w:rPr>
          <w:rFonts w:cs="Times New Roman"/>
          <w:szCs w:val="24"/>
        </w:rPr>
      </w:pPr>
    </w:p>
    <w:p w14:paraId="10C0F195" w14:textId="77777777" w:rsidR="00663C50" w:rsidRDefault="00663C50" w:rsidP="00663C50">
      <w:pPr>
        <w:pStyle w:val="NoSpacing"/>
        <w:rPr>
          <w:rFonts w:cs="Times New Roman"/>
          <w:szCs w:val="24"/>
        </w:rPr>
      </w:pPr>
    </w:p>
    <w:p w14:paraId="550098F3" w14:textId="77777777" w:rsidR="00663C50" w:rsidRDefault="00663C50" w:rsidP="00663C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Joan(q.v.).</w:t>
      </w:r>
    </w:p>
    <w:p w14:paraId="12F8887C" w14:textId="77777777" w:rsidR="00663C50" w:rsidRDefault="00663C50" w:rsidP="00663C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p.383)</w:t>
      </w:r>
    </w:p>
    <w:p w14:paraId="6398A73B" w14:textId="77777777" w:rsidR="00663C50" w:rsidRDefault="00663C50" w:rsidP="00663C50">
      <w:pPr>
        <w:pStyle w:val="NoSpacing"/>
        <w:rPr>
          <w:rFonts w:cs="Times New Roman"/>
          <w:szCs w:val="24"/>
        </w:rPr>
      </w:pPr>
    </w:p>
    <w:p w14:paraId="72546663" w14:textId="77777777" w:rsidR="00663C50" w:rsidRDefault="00663C50" w:rsidP="00663C50">
      <w:pPr>
        <w:pStyle w:val="NoSpacing"/>
        <w:rPr>
          <w:rFonts w:cs="Times New Roman"/>
          <w:szCs w:val="24"/>
        </w:rPr>
      </w:pPr>
    </w:p>
    <w:p w14:paraId="2AE8C9A5" w14:textId="77777777" w:rsidR="00663C50" w:rsidRDefault="00663C50" w:rsidP="00663C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May1420</w:t>
      </w:r>
      <w:r>
        <w:rPr>
          <w:rFonts w:cs="Times New Roman"/>
          <w:szCs w:val="24"/>
        </w:rPr>
        <w:tab/>
        <w:t>John appointed her as a joint executor of his Will.  (ibid.)</w:t>
      </w:r>
    </w:p>
    <w:p w14:paraId="3F8C8526" w14:textId="77777777" w:rsidR="00663C50" w:rsidRDefault="00663C50" w:rsidP="00663C50">
      <w:pPr>
        <w:pStyle w:val="NoSpacing"/>
        <w:rPr>
          <w:rFonts w:cs="Times New Roman"/>
          <w:szCs w:val="24"/>
        </w:rPr>
      </w:pPr>
    </w:p>
    <w:p w14:paraId="0CDCE437" w14:textId="77777777" w:rsidR="00663C50" w:rsidRDefault="00663C50" w:rsidP="00663C50">
      <w:pPr>
        <w:pStyle w:val="NoSpacing"/>
        <w:rPr>
          <w:rFonts w:cs="Times New Roman"/>
          <w:szCs w:val="24"/>
        </w:rPr>
      </w:pPr>
    </w:p>
    <w:p w14:paraId="112BCA8E" w14:textId="77777777" w:rsidR="00663C50" w:rsidRDefault="00663C50" w:rsidP="00663C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May 2023</w:t>
      </w:r>
    </w:p>
    <w:p w14:paraId="27E3CE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C78AB" w14:textId="77777777" w:rsidR="00663C50" w:rsidRDefault="00663C50" w:rsidP="009139A6">
      <w:r>
        <w:separator/>
      </w:r>
    </w:p>
  </w:endnote>
  <w:endnote w:type="continuationSeparator" w:id="0">
    <w:p w14:paraId="74FE3740" w14:textId="77777777" w:rsidR="00663C50" w:rsidRDefault="00663C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83D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A179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176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1CFC9" w14:textId="77777777" w:rsidR="00663C50" w:rsidRDefault="00663C50" w:rsidP="009139A6">
      <w:r>
        <w:separator/>
      </w:r>
    </w:p>
  </w:footnote>
  <w:footnote w:type="continuationSeparator" w:id="0">
    <w:p w14:paraId="7BFBBEB0" w14:textId="77777777" w:rsidR="00663C50" w:rsidRDefault="00663C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55D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BBD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3E2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C50"/>
    <w:rsid w:val="000666E0"/>
    <w:rsid w:val="002510B7"/>
    <w:rsid w:val="005C130B"/>
    <w:rsid w:val="00663C5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30D63"/>
  <w15:chartTrackingRefBased/>
  <w15:docId w15:val="{74B28A27-C10A-473F-AEF2-BF6AEFDAE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2023-05-01T14:36:00Z</dcterms:created>
  <dcterms:modified xsi:type="dcterms:W3CDTF">2023-05-01T14:37:00Z</dcterms:modified>
</cp:coreProperties>
</file>